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2DF" w:rsidRDefault="00E172DF" w:rsidP="000A26B9">
      <w:pPr>
        <w:rPr>
          <w:rFonts w:ascii="Hand writing Mutlu" w:hAnsi="Hand writing Mutlu"/>
          <w:b/>
          <w:noProof/>
          <w:sz w:val="52"/>
          <w:szCs w:val="52"/>
        </w:rPr>
      </w:pPr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370.9pt;margin-top:117.4pt;width:105.75pt;height:117pt;z-index:251658240" fillcolor="yellow"/>
        </w:pict>
      </w:r>
      <w:r w:rsidRPr="00CF7901">
        <w:rPr>
          <w:rFonts w:ascii="Hand writing Mutlu" w:hAnsi="Hand writing Mutlu"/>
          <w:b/>
          <w:noProof/>
          <w:sz w:val="52"/>
          <w:szCs w:val="5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80pt;height:135pt;visibility:visible">
            <v:imagedata r:id="rId6" o:title=""/>
          </v:shape>
        </w:pict>
      </w:r>
      <w:r w:rsidRPr="00D76E28"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 xml:space="preserve"> </w:t>
      </w:r>
      <w:r w:rsidRPr="00CF7901">
        <w:rPr>
          <w:rFonts w:ascii="Hand writing Mutlu" w:hAnsi="Hand writing Mutlu"/>
          <w:b/>
          <w:noProof/>
          <w:sz w:val="52"/>
          <w:szCs w:val="52"/>
        </w:rPr>
        <w:pict>
          <v:shape id="Resim 2" o:spid="_x0000_i1026" type="#_x0000_t75" style="width:195pt;height:249pt;visibility:visible">
            <v:imagedata r:id="rId7" o:title=""/>
          </v:shape>
        </w:pict>
      </w:r>
    </w:p>
    <w:p w:rsidR="00E172DF" w:rsidRDefault="00E172DF" w:rsidP="000A26B9">
      <w:pPr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sz w:val="56"/>
          <w:szCs w:val="56"/>
        </w:rPr>
        <w:t>Didem dedene dere otu al,Ninene de 3 demet nane al,Kaya ile Kemal iri attan atladı.Annem ona iyi ol dedi.Kedi 4 tane keki yedi.</w:t>
      </w:r>
    </w:p>
    <w:p w:rsidR="00E172DF" w:rsidRDefault="00E172DF" w:rsidP="000A26B9">
      <w:pPr>
        <w:rPr>
          <w:rFonts w:ascii="Hand writing Mutlu" w:hAnsi="Hand writing Mutlu"/>
          <w:b/>
          <w:sz w:val="56"/>
          <w:szCs w:val="56"/>
        </w:rPr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7" type="#_x0000_t62" style="position:absolute;margin-left:-31.1pt;margin-top:2pt;width:495.75pt;height:198.75pt;z-index:251657216" fillcolor="#e5b8b7">
            <v:textbox>
              <w:txbxContent>
                <w:p w:rsidR="00E172DF" w:rsidRPr="004576B2" w:rsidRDefault="00E172DF" w:rsidP="004576B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m</w:t>
                  </w:r>
                  <w:r w:rsidRPr="004576B2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ide    dede  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r w:rsidRPr="004576B2">
                    <w:rPr>
                      <w:rFonts w:ascii="Hand writing Mutlu" w:hAnsi="Hand writing Mutlu"/>
                      <w:sz w:val="48"/>
                      <w:szCs w:val="48"/>
                    </w:rPr>
                    <w:t>dayı   yedi  dido</w:t>
                  </w:r>
                </w:p>
                <w:p w:rsidR="00E172DF" w:rsidRPr="004576B2" w:rsidRDefault="00E172DF" w:rsidP="004576B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d</w:t>
                  </w:r>
                  <w:r w:rsidRPr="004576B2">
                    <w:rPr>
                      <w:rFonts w:ascii="Hand writing Mutlu" w:hAnsi="Hand writing Mutlu"/>
                      <w:sz w:val="48"/>
                      <w:szCs w:val="48"/>
                    </w:rPr>
                    <w:t>ana   adım  dilim   dadı   yama</w:t>
                  </w:r>
                </w:p>
                <w:p w:rsidR="00E172DF" w:rsidRDefault="00E172DF" w:rsidP="004576B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m</w:t>
                  </w:r>
                  <w:r w:rsidRPr="004576B2">
                    <w:rPr>
                      <w:rFonts w:ascii="Hand writing Mutlu" w:hAnsi="Hand writing Mutlu"/>
                      <w:sz w:val="48"/>
                      <w:szCs w:val="48"/>
                    </w:rPr>
                    <w:t>aya  kaya  kara  yada    dinle</w:t>
                  </w:r>
                </w:p>
                <w:p w:rsidR="00E172DF" w:rsidRDefault="00E172DF" w:rsidP="00415710">
                  <w:pPr>
                    <w:jc w:val="both"/>
                    <w:rPr>
                      <w:rFonts w:ascii="Hand writing Mutlu" w:hAnsi="Hand writing Mutlu"/>
                      <w:color w:val="C0C0C0"/>
                      <w:sz w:val="16"/>
                      <w:szCs w:val="16"/>
                    </w:rPr>
                  </w:pPr>
                  <w:hyperlink r:id="rId8" w:history="1">
                    <w:r>
                      <w:rPr>
                        <w:rStyle w:val="Hyperlink"/>
                        <w:rFonts w:ascii="Hand writing Mutlu" w:hAnsi="Hand writing Mutlu"/>
                        <w:color w:val="C0C0C0"/>
                        <w:sz w:val="16"/>
                        <w:szCs w:val="16"/>
                      </w:rPr>
                      <w:t>www.sorubak.com</w:t>
                    </w:r>
                  </w:hyperlink>
                  <w:r>
                    <w:rPr>
                      <w:rFonts w:ascii="Hand writing Mutlu" w:hAnsi="Hand writing Mutlu"/>
                      <w:color w:val="C0C0C0"/>
                      <w:sz w:val="16"/>
                      <w:szCs w:val="16"/>
                    </w:rPr>
                    <w:t xml:space="preserve"> </w:t>
                  </w:r>
                </w:p>
                <w:p w:rsidR="00E172DF" w:rsidRPr="004576B2" w:rsidRDefault="00E172DF" w:rsidP="004576B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</w:p>
                <w:p w:rsidR="00E172DF" w:rsidRDefault="00E172DF"/>
              </w:txbxContent>
            </v:textbox>
          </v:shape>
        </w:pict>
      </w:r>
    </w:p>
    <w:sectPr w:rsidR="00E172DF" w:rsidSect="00FC41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72DF" w:rsidRDefault="00E172DF" w:rsidP="0017473C">
      <w:pPr>
        <w:spacing w:after="0" w:line="240" w:lineRule="auto"/>
      </w:pPr>
      <w:r>
        <w:separator/>
      </w:r>
    </w:p>
  </w:endnote>
  <w:endnote w:type="continuationSeparator" w:id="0">
    <w:p w:rsidR="00E172DF" w:rsidRDefault="00E172DF" w:rsidP="00174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72DF" w:rsidRDefault="00E172DF" w:rsidP="0017473C">
      <w:pPr>
        <w:spacing w:after="0" w:line="240" w:lineRule="auto"/>
      </w:pPr>
      <w:r>
        <w:separator/>
      </w:r>
    </w:p>
  </w:footnote>
  <w:footnote w:type="continuationSeparator" w:id="0">
    <w:p w:rsidR="00E172DF" w:rsidRDefault="00E172DF" w:rsidP="001747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EF0"/>
    <w:rsid w:val="00025B89"/>
    <w:rsid w:val="000A26B9"/>
    <w:rsid w:val="0017473C"/>
    <w:rsid w:val="00282D15"/>
    <w:rsid w:val="002D7BB8"/>
    <w:rsid w:val="0033417E"/>
    <w:rsid w:val="004145F5"/>
    <w:rsid w:val="00415710"/>
    <w:rsid w:val="004576B2"/>
    <w:rsid w:val="004D08CB"/>
    <w:rsid w:val="005062CD"/>
    <w:rsid w:val="00583704"/>
    <w:rsid w:val="005E17BC"/>
    <w:rsid w:val="00602C00"/>
    <w:rsid w:val="00620E37"/>
    <w:rsid w:val="006C7EC7"/>
    <w:rsid w:val="00734FB2"/>
    <w:rsid w:val="007B2D1A"/>
    <w:rsid w:val="007D2205"/>
    <w:rsid w:val="00806436"/>
    <w:rsid w:val="00865514"/>
    <w:rsid w:val="008D198C"/>
    <w:rsid w:val="008F7A93"/>
    <w:rsid w:val="00A11EF0"/>
    <w:rsid w:val="00A17339"/>
    <w:rsid w:val="00B51FF5"/>
    <w:rsid w:val="00B62935"/>
    <w:rsid w:val="00C96D8A"/>
    <w:rsid w:val="00CF7901"/>
    <w:rsid w:val="00D76E28"/>
    <w:rsid w:val="00E172DF"/>
    <w:rsid w:val="00E60018"/>
    <w:rsid w:val="00E939ED"/>
    <w:rsid w:val="00F1323E"/>
    <w:rsid w:val="00F34C0C"/>
    <w:rsid w:val="00FB1939"/>
    <w:rsid w:val="00FC4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D15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174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7473C"/>
    <w:rPr>
      <w:rFonts w:eastAsia="Times New Roman" w:cs="Times New Roman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174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7473C"/>
    <w:rPr>
      <w:rFonts w:eastAsia="Times New Roman" w:cs="Times New Roman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5E17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E17BC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41571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966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20</Words>
  <Characters>115</Characters>
  <Application>Microsoft Office Outlook</Application>
  <DocSecurity>0</DocSecurity>
  <Lines>0</Lines>
  <Paragraphs>0</Paragraphs>
  <ScaleCrop>false</ScaleCrop>
  <Company>Warner Brothers Movie World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Bugs Bunny</dc:creator>
  <cp:keywords/>
  <dc:description/>
  <cp:lastModifiedBy>edanur</cp:lastModifiedBy>
  <cp:revision>3</cp:revision>
  <dcterms:created xsi:type="dcterms:W3CDTF">2010-12-22T21:32:00Z</dcterms:created>
  <dcterms:modified xsi:type="dcterms:W3CDTF">2011-01-23T18:44:00Z</dcterms:modified>
</cp:coreProperties>
</file>